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2236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2236E">
        <w:rPr>
          <w:rFonts w:ascii="Corbel" w:hAnsi="Corbel"/>
          <w:b/>
          <w:smallCaps/>
          <w:sz w:val="24"/>
          <w:szCs w:val="24"/>
        </w:rPr>
        <w:t xml:space="preserve"> </w:t>
      </w:r>
      <w:r w:rsidR="0019065C">
        <w:rPr>
          <w:rFonts w:ascii="Corbel" w:hAnsi="Corbel"/>
          <w:i/>
          <w:smallCaps/>
          <w:sz w:val="24"/>
          <w:szCs w:val="24"/>
        </w:rPr>
        <w:t>20</w:t>
      </w:r>
      <w:r w:rsidR="00F632BD">
        <w:rPr>
          <w:rFonts w:ascii="Corbel" w:hAnsi="Corbel"/>
          <w:i/>
          <w:smallCaps/>
          <w:sz w:val="24"/>
          <w:szCs w:val="24"/>
        </w:rPr>
        <w:t>26</w:t>
      </w:r>
      <w:r w:rsidR="0019065C">
        <w:rPr>
          <w:rFonts w:ascii="Corbel" w:hAnsi="Corbel"/>
          <w:i/>
          <w:smallCaps/>
          <w:sz w:val="24"/>
          <w:szCs w:val="24"/>
        </w:rPr>
        <w:t>-202</w:t>
      </w:r>
      <w:r w:rsidR="00F632BD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A2236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F632BD">
        <w:rPr>
          <w:rFonts w:ascii="Corbel" w:hAnsi="Corbel"/>
          <w:sz w:val="20"/>
          <w:szCs w:val="20"/>
        </w:rPr>
        <w:t>8</w:t>
      </w:r>
      <w:r w:rsidR="002416EA">
        <w:rPr>
          <w:rFonts w:ascii="Corbel" w:hAnsi="Corbel"/>
          <w:sz w:val="20"/>
          <w:szCs w:val="20"/>
        </w:rPr>
        <w:t>/202</w:t>
      </w:r>
      <w:r w:rsidR="00F632BD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082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Coaching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190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06E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F65A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2236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0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0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0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psychologii rozwoju człowieka i mechanizmów funkcjonowania motywacji.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5E43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</w:t>
            </w:r>
            <w:r w:rsidR="007340C4" w:rsidRPr="007340C4">
              <w:rPr>
                <w:rFonts w:ascii="Corbel" w:hAnsi="Corbel"/>
                <w:b w:val="0"/>
                <w:sz w:val="24"/>
                <w:szCs w:val="24"/>
              </w:rPr>
              <w:t>coaching</w:t>
            </w: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 xml:space="preserve"> jako pomocy w realizowaniu</w:t>
            </w:r>
            <w:r w:rsidR="00A13B80" w:rsidRPr="00A13B80">
              <w:rPr>
                <w:rFonts w:ascii="Corbel" w:hAnsi="Corbel"/>
                <w:b w:val="0"/>
                <w:sz w:val="24"/>
                <w:szCs w:val="24"/>
              </w:rPr>
              <w:t xml:space="preserve"> procesu decyzyjnego do zaspokajania potrzeb, który pomaga w przyspieszeniu tempa rozwoju i polepszeniu efektów działania, osiągnięcia celu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Poznanie wymagań, jakie powinni spełniać uczestnicy coachingu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7340C4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 xml:space="preserve">Poznanie modeli coachingu oraz sposobu prowadzenia spotkań </w:t>
            </w:r>
            <w:proofErr w:type="spellStart"/>
            <w:r w:rsidR="00733FA6">
              <w:rPr>
                <w:rFonts w:ascii="Corbel" w:hAnsi="Corbel"/>
                <w:b w:val="0"/>
                <w:sz w:val="24"/>
                <w:szCs w:val="24"/>
              </w:rPr>
              <w:t>coachingowych</w:t>
            </w:r>
            <w:proofErr w:type="spellEnd"/>
            <w:r w:rsidR="00733FA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733FA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Rozwój w obszarze niedyrektywnych technik komunikacji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coaching jako metody towarzyszenia </w:t>
            </w:r>
            <w:r w:rsidR="00C518E8" w:rsidRPr="00C518E8">
              <w:rPr>
                <w:rFonts w:ascii="Corbel" w:hAnsi="Corbel"/>
                <w:b w:val="0"/>
                <w:smallCaps w:val="0"/>
                <w:szCs w:val="24"/>
              </w:rPr>
              <w:t>w kreatywnym procesie, który skłania do myślenia i inspiruje do maksymalizacji osobistego potencjału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82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uczestniczących w coachingu. 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definiuje p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rawidłowości związane z coachingiem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 i innymi sposobami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 motywacji do rozwoju zawodowego i osobistego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identyfikuje zjawiska wychowawcze i społeczne, w których można wykorzystać metodę coachingu. 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0B21FC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aprojektuje 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 xml:space="preserve">proces </w:t>
            </w:r>
            <w:proofErr w:type="spellStart"/>
            <w:r w:rsidR="00D829F2">
              <w:rPr>
                <w:rFonts w:ascii="Corbel" w:hAnsi="Corbel"/>
                <w:b w:val="0"/>
                <w:smallCaps w:val="0"/>
                <w:szCs w:val="24"/>
              </w:rPr>
              <w:t>coachingowy</w:t>
            </w:r>
            <w:proofErr w:type="spellEnd"/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posługując się zasadami i normami etycznymi, przewidując skutki konkretnych działań z perspektywą społecznej reintegracji.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0B21FC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komentuje etyczne dyl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 xml:space="preserve">ematy związane z pracą </w:t>
            </w:r>
            <w:proofErr w:type="spellStart"/>
            <w:r w:rsidR="00D829F2">
              <w:rPr>
                <w:rFonts w:ascii="Corbel" w:hAnsi="Corbel"/>
                <w:b w:val="0"/>
                <w:smallCaps w:val="0"/>
                <w:szCs w:val="24"/>
              </w:rPr>
              <w:t>coacha</w:t>
            </w:r>
            <w:proofErr w:type="spellEnd"/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Teoria i prakty</w:t>
            </w:r>
            <w:r>
              <w:rPr>
                <w:rFonts w:ascii="Corbel" w:hAnsi="Corbel"/>
                <w:sz w:val="24"/>
                <w:szCs w:val="24"/>
              </w:rPr>
              <w:t>ka coachingu – zasady ogólne.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Osoba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</w:t>
            </w:r>
            <w:r w:rsidRPr="005E4389">
              <w:rPr>
                <w:rFonts w:ascii="Corbel" w:hAnsi="Corbel"/>
                <w:sz w:val="24"/>
                <w:szCs w:val="24"/>
              </w:rPr>
              <w:t>oach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proofErr w:type="spellEnd"/>
            <w:r w:rsidRPr="005E4389">
              <w:rPr>
                <w:rFonts w:ascii="Corbel" w:hAnsi="Corbel"/>
                <w:sz w:val="24"/>
                <w:szCs w:val="24"/>
              </w:rPr>
              <w:t>, jego osobowość i osobisty trening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Coaching –podejścia, metody, techniki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 xml:space="preserve">Dylematy etyczne w pracy </w:t>
            </w:r>
            <w:proofErr w:type="spellStart"/>
            <w:r w:rsidRPr="005E4389">
              <w:rPr>
                <w:rFonts w:ascii="Corbel" w:hAnsi="Corbel"/>
                <w:sz w:val="24"/>
                <w:szCs w:val="24"/>
              </w:rPr>
              <w:t>coacha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5E4389">
              <w:rPr>
                <w:rFonts w:ascii="Corbel" w:hAnsi="Corbel"/>
                <w:sz w:val="24"/>
                <w:szCs w:val="24"/>
              </w:rPr>
              <w:t>ola coachingu w budowaniu kultury 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5E4389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 xml:space="preserve">Zjawiska nieświadome istotne w relacji </w:t>
            </w:r>
            <w:proofErr w:type="spellStart"/>
            <w:r w:rsidRPr="005E4389">
              <w:rPr>
                <w:rFonts w:ascii="Corbel" w:hAnsi="Corbel"/>
                <w:sz w:val="24"/>
                <w:szCs w:val="24"/>
              </w:rPr>
              <w:t>coachingowej</w:t>
            </w:r>
            <w:proofErr w:type="spellEnd"/>
            <w:r w:rsidRPr="005E4389">
              <w:rPr>
                <w:rFonts w:ascii="Corbel" w:hAnsi="Corbel"/>
                <w:sz w:val="24"/>
                <w:szCs w:val="24"/>
              </w:rPr>
              <w:t>: rozpoznawanie rozumienie i radzenie sobie z nimi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 xml:space="preserve">Ćwiczenie umiejętności </w:t>
            </w:r>
            <w:proofErr w:type="spellStart"/>
            <w:r w:rsidRPr="005E4389">
              <w:rPr>
                <w:rFonts w:ascii="Corbel" w:hAnsi="Corbel"/>
                <w:sz w:val="24"/>
                <w:szCs w:val="24"/>
              </w:rPr>
              <w:t>coachingowych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5E4389">
              <w:rPr>
                <w:rFonts w:ascii="Corbel" w:hAnsi="Corbel"/>
                <w:sz w:val="24"/>
                <w:szCs w:val="24"/>
              </w:rPr>
              <w:t xml:space="preserve"> Schemat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Obserwacja uczestnicząca jako forma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Organizacja jako partner w coachingu - studia przypadków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161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coachingu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3B3289" w:rsidRPr="003B3289" w:rsidRDefault="003B3289" w:rsidP="003B3289">
            <w:pPr>
              <w:spacing w:after="0" w:line="240" w:lineRule="auto"/>
              <w:ind w:firstLine="318"/>
              <w:jc w:val="both"/>
              <w:rPr>
                <w:rFonts w:ascii="Corbel" w:hAnsi="Corbel"/>
                <w:sz w:val="24"/>
                <w:szCs w:val="24"/>
              </w:rPr>
            </w:pPr>
            <w:r w:rsidRPr="003B3289">
              <w:rPr>
                <w:rFonts w:ascii="Corbel" w:hAnsi="Corbel"/>
                <w:sz w:val="24"/>
                <w:szCs w:val="24"/>
              </w:rPr>
              <w:t>•</w:t>
            </w:r>
            <w:r w:rsidRPr="003B3289">
              <w:rPr>
                <w:rFonts w:ascii="Corbel" w:hAnsi="Corbel"/>
                <w:sz w:val="24"/>
                <w:szCs w:val="24"/>
              </w:rPr>
              <w:tab/>
              <w:t>kolokwium (minimum 51 % punktów),</w:t>
            </w:r>
          </w:p>
          <w:p w:rsidR="00A43D74" w:rsidRPr="00A43D74" w:rsidRDefault="003B3289" w:rsidP="003B3289">
            <w:pPr>
              <w:spacing w:after="0" w:line="240" w:lineRule="auto"/>
              <w:ind w:firstLine="318"/>
              <w:jc w:val="both"/>
              <w:rPr>
                <w:rFonts w:ascii="Corbel" w:hAnsi="Corbel"/>
                <w:sz w:val="24"/>
                <w:szCs w:val="24"/>
              </w:rPr>
            </w:pPr>
            <w:r w:rsidRPr="003B3289">
              <w:rPr>
                <w:rFonts w:ascii="Corbel" w:hAnsi="Corbel"/>
                <w:sz w:val="24"/>
                <w:szCs w:val="24"/>
              </w:rPr>
              <w:t>•</w:t>
            </w:r>
            <w:r w:rsidRPr="003B3289">
              <w:rPr>
                <w:rFonts w:ascii="Corbel" w:hAnsi="Corbel"/>
                <w:sz w:val="24"/>
                <w:szCs w:val="24"/>
              </w:rPr>
              <w:tab/>
              <w:t>aktywny udział studenta w zajęciach (udział w pracach grupowych, opracowanie studium przypadku)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06E4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CE77A9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106E4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CE77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 w:rsidR="00CE77A9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A42FA5" w:rsidRDefault="007656B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42FA5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A42FA5" w:rsidRDefault="008E310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42FA5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B3289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Bennewicz</w:t>
            </w:r>
            <w:proofErr w:type="spellEnd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oaching i mentoring w praktyce, G+J, Warszawa 2010.</w:t>
            </w:r>
          </w:p>
          <w:p w:rsidR="003B3289" w:rsidRPr="007340C4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kinson,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R.,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 krok po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kroku. Wyd. NEW DAWN, Warszawa 2009.</w:t>
            </w:r>
          </w:p>
          <w:p w:rsidR="007340C4" w:rsidRPr="00B169DF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idor-Rządkowska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Coaching, teoria, praktyka,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studia przypadków, Wyd. Wolters Kluwer Polska, Kraków 2009 (fragmenty).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B3289" w:rsidRPr="00D829F2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Blein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Sztuka prezentacji i wystąpień publicznych, Warszawa 2010, Wydawnictwo RM.</w:t>
            </w:r>
          </w:p>
          <w:p w:rsidR="003B3289" w:rsidRPr="007340C4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Marciniak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Ł, Marciniak-Rogala S.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Coaching. Zbiór narzędzi i wspierania rozwoju, Wydawnictwo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ABC a Wolters Kluwer, Warszawa 2013.</w:t>
            </w:r>
          </w:p>
          <w:p w:rsidR="003B3289" w:rsidRPr="00D829F2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Gut R., </w:t>
            </w: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Piegowska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Wójcik B., Zarządzanie sobą. Książka o działaniu myśleniu i odczuwaniu, Warszawa 2008, Wydawnictwo </w:t>
            </w: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B3289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Fabjański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Stoicyzm uliczny. Jak oswajać trudne sytuacje, Warszawa 2010, Czarna owca.</w:t>
            </w:r>
          </w:p>
          <w:p w:rsidR="003B3289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Dilts</w:t>
            </w:r>
            <w:proofErr w:type="spellEnd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Od prz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ewodnika do inspiratora,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PINLP,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proofErr w:type="spellEnd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629B3" w:rsidRPr="00D829F2" w:rsidRDefault="003B3289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Stoltzfus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Sztuka zadawania pytań w coachingu. Jak opanować najważniejszą umiejętność </w:t>
            </w: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coacha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?, Wydawca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Aetos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Media, Wrocław 2008.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982" w:rsidRDefault="00330982" w:rsidP="00C16ABF">
      <w:pPr>
        <w:spacing w:after="0" w:line="240" w:lineRule="auto"/>
      </w:pPr>
      <w:r>
        <w:separator/>
      </w:r>
    </w:p>
  </w:endnote>
  <w:endnote w:type="continuationSeparator" w:id="0">
    <w:p w:rsidR="00330982" w:rsidRDefault="003309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982" w:rsidRDefault="00330982" w:rsidP="00C16ABF">
      <w:pPr>
        <w:spacing w:after="0" w:line="240" w:lineRule="auto"/>
      </w:pPr>
      <w:r>
        <w:separator/>
      </w:r>
    </w:p>
  </w:footnote>
  <w:footnote w:type="continuationSeparator" w:id="0">
    <w:p w:rsidR="00330982" w:rsidRDefault="0033098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3AA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1FC"/>
    <w:rsid w:val="000B28EE"/>
    <w:rsid w:val="000B3E37"/>
    <w:rsid w:val="000D04B0"/>
    <w:rsid w:val="000F1C57"/>
    <w:rsid w:val="000F5615"/>
    <w:rsid w:val="001045A1"/>
    <w:rsid w:val="001059C6"/>
    <w:rsid w:val="00106E4F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065C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465E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0982"/>
    <w:rsid w:val="003343CF"/>
    <w:rsid w:val="00346FE9"/>
    <w:rsid w:val="0034759A"/>
    <w:rsid w:val="003503F6"/>
    <w:rsid w:val="003530DD"/>
    <w:rsid w:val="00363F78"/>
    <w:rsid w:val="003A0A5B"/>
    <w:rsid w:val="003A1176"/>
    <w:rsid w:val="003B3289"/>
    <w:rsid w:val="003C0BAE"/>
    <w:rsid w:val="003D18A9"/>
    <w:rsid w:val="003D6CE2"/>
    <w:rsid w:val="003E1941"/>
    <w:rsid w:val="003E2FE6"/>
    <w:rsid w:val="003E49D5"/>
    <w:rsid w:val="003F205D"/>
    <w:rsid w:val="003F38C0"/>
    <w:rsid w:val="003F65A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F3A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1029B"/>
    <w:rsid w:val="00617230"/>
    <w:rsid w:val="006202E3"/>
    <w:rsid w:val="00621CE1"/>
    <w:rsid w:val="00627FC9"/>
    <w:rsid w:val="00647FA8"/>
    <w:rsid w:val="00650C5F"/>
    <w:rsid w:val="00654934"/>
    <w:rsid w:val="006620D9"/>
    <w:rsid w:val="006635DF"/>
    <w:rsid w:val="00671958"/>
    <w:rsid w:val="00675843"/>
    <w:rsid w:val="00696477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1E77"/>
    <w:rsid w:val="00763BF1"/>
    <w:rsid w:val="007656B2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15D"/>
    <w:rsid w:val="007D6E56"/>
    <w:rsid w:val="007F4155"/>
    <w:rsid w:val="00806DF9"/>
    <w:rsid w:val="0081554D"/>
    <w:rsid w:val="0081707E"/>
    <w:rsid w:val="00822696"/>
    <w:rsid w:val="008449B3"/>
    <w:rsid w:val="008552A2"/>
    <w:rsid w:val="0085747A"/>
    <w:rsid w:val="0087720A"/>
    <w:rsid w:val="00884922"/>
    <w:rsid w:val="00885F64"/>
    <w:rsid w:val="008917F9"/>
    <w:rsid w:val="00895A21"/>
    <w:rsid w:val="008A45F7"/>
    <w:rsid w:val="008C0CC0"/>
    <w:rsid w:val="008C19A9"/>
    <w:rsid w:val="008C379D"/>
    <w:rsid w:val="008C5147"/>
    <w:rsid w:val="008C5359"/>
    <w:rsid w:val="008C5363"/>
    <w:rsid w:val="008D3DFB"/>
    <w:rsid w:val="008E310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36E"/>
    <w:rsid w:val="00A2245B"/>
    <w:rsid w:val="00A30110"/>
    <w:rsid w:val="00A36899"/>
    <w:rsid w:val="00A371F6"/>
    <w:rsid w:val="00A42FA5"/>
    <w:rsid w:val="00A43BF6"/>
    <w:rsid w:val="00A43D74"/>
    <w:rsid w:val="00A52E40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3836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77A9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D1AC5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40AF"/>
    <w:rsid w:val="00E51E44"/>
    <w:rsid w:val="00E63348"/>
    <w:rsid w:val="00E633E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632BD"/>
    <w:rsid w:val="00F7066B"/>
    <w:rsid w:val="00F738E8"/>
    <w:rsid w:val="00F83B28"/>
    <w:rsid w:val="00F974DA"/>
    <w:rsid w:val="00FA46E5"/>
    <w:rsid w:val="00FB5236"/>
    <w:rsid w:val="00FB7DBA"/>
    <w:rsid w:val="00FC1C25"/>
    <w:rsid w:val="00FC3F45"/>
    <w:rsid w:val="00FD503F"/>
    <w:rsid w:val="00FD7589"/>
    <w:rsid w:val="00FF016A"/>
    <w:rsid w:val="00FF1401"/>
    <w:rsid w:val="00FF5E7D"/>
    <w:rsid w:val="00FF6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1DAB"/>
  <w15:docId w15:val="{CA2EE5F2-B02F-4ECF-8A1A-4AD470E8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A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A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AC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A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AC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BF0A7-4DD2-498D-95D3-75D52BAE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918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2023-06-11T12:58:00Z</dcterms:created>
  <dcterms:modified xsi:type="dcterms:W3CDTF">2026-04-30T09:25:00Z</dcterms:modified>
</cp:coreProperties>
</file>